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center"/>
        <w:rPr/>
      </w:pPr>
      <w:r>
        <w:rPr>
          <w:rFonts w:cs="Monotype Corsiva" w:ascii="Monotype Corsiva" w:hAnsi="Monotype Corsiva"/>
          <w:b/>
          <w:sz w:val="36"/>
          <w:szCs w:val="36"/>
        </w:rPr>
        <w:t xml:space="preserve">Тема: Числото </w:t>
      </w:r>
      <w:r>
        <w:rPr>
          <w:rFonts w:cs="Monotype Corsiva" w:ascii="Monotype Corsiva" w:hAnsi="Monotype Corsiva"/>
          <w:b/>
          <w:sz w:val="36"/>
          <w:szCs w:val="36"/>
          <w:lang w:val="en-US"/>
        </w:rPr>
        <w:t>9</w:t>
      </w:r>
      <w:r>
        <w:rPr>
          <w:rFonts w:cs="Monotype Corsiva" w:ascii="Monotype Corsiva" w:hAnsi="Monotype Corsiva"/>
          <w:b/>
          <w:sz w:val="36"/>
          <w:szCs w:val="36"/>
        </w:rPr>
        <w:t xml:space="preserve"> </w:t>
      </w:r>
    </w:p>
    <w:p>
      <w:pPr>
        <w:pStyle w:val="Normal"/>
        <w:spacing w:lineRule="auto" w:line="360"/>
        <w:jc w:val="center"/>
        <w:rPr>
          <w:rFonts w:ascii="Monotype Corsiva" w:hAnsi="Monotype Corsiva" w:cs="Monotype Corsiva"/>
          <w:b/>
          <w:b/>
          <w:sz w:val="36"/>
          <w:szCs w:val="36"/>
        </w:rPr>
      </w:pPr>
      <w:r>
        <w:rPr>
          <w:rFonts w:cs="Monotype Corsiva" w:ascii="Monotype Corsiva" w:hAnsi="Monotype Corsiva"/>
          <w:b/>
          <w:sz w:val="36"/>
          <w:szCs w:val="36"/>
        </w:rPr>
      </w:r>
    </w:p>
    <w:p>
      <w:pPr>
        <w:pStyle w:val="Normal"/>
        <w:spacing w:lineRule="auto" w:line="360"/>
        <w:jc w:val="center"/>
        <w:rPr>
          <w:rFonts w:ascii="Monotype Corsiva" w:hAnsi="Monotype Corsiva" w:cs="Monotype Corsiva"/>
          <w:b/>
          <w:b/>
          <w:sz w:val="36"/>
          <w:szCs w:val="36"/>
        </w:rPr>
      </w:pPr>
      <w:r>
        <w:rPr>
          <w:rFonts w:cs="Monotype Corsiva" w:ascii="Monotype Corsiva" w:hAnsi="Monotype Corsiva"/>
          <w:b/>
          <w:sz w:val="36"/>
          <w:szCs w:val="36"/>
        </w:rPr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>
          <w:rFonts w:ascii="Monotype Corsiva" w:hAnsi="Monotype Corsiva" w:cs="Monotype Corsiva"/>
          <w:b/>
          <w:b/>
          <w:sz w:val="32"/>
          <w:szCs w:val="32"/>
        </w:rPr>
      </w:pPr>
      <w:r>
        <w:rPr>
          <w:rFonts w:cs="Monotype Corsiva" w:ascii="Monotype Corsiva" w:hAnsi="Monotype Corsiva"/>
          <w:b/>
          <w:sz w:val="32"/>
          <w:szCs w:val="32"/>
        </w:rPr>
        <w:t>Цел на ситуацията: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Формиране на елементарни представи за числото  9.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 xml:space="preserve">Да получат слухова и визуална представа за редицата на естествените числа до </w:t>
      </w:r>
      <w:r>
        <w:rPr>
          <w:lang w:val="en-US"/>
        </w:rPr>
        <w:t>9</w:t>
      </w:r>
      <w:r>
        <w:rPr/>
        <w:t>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Да се обогати пространственото въображение на децата.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>
          <w:rFonts w:ascii="Monotype Corsiva" w:hAnsi="Monotype Corsiva" w:cs="Monotype Corsiva"/>
        </w:rPr>
      </w:pPr>
      <w:r>
        <w:rPr>
          <w:rFonts w:cs="Monotype Corsiva" w:ascii="Monotype Corsiva" w:hAnsi="Monotype Corsiva"/>
          <w:b/>
          <w:sz w:val="32"/>
          <w:szCs w:val="32"/>
        </w:rPr>
        <w:t>Задачи:</w:t>
      </w:r>
      <w:r>
        <w:rPr>
          <w:rFonts w:cs="Monotype Corsiva" w:ascii="Monotype Corsiva" w:hAnsi="Monotype Corsiva"/>
        </w:rPr>
        <w:t xml:space="preserve"> 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 xml:space="preserve">1.Запознаване и уточняване представата на децата за числото </w:t>
      </w:r>
      <w:r>
        <w:rPr>
          <w:lang w:val="en-US"/>
        </w:rPr>
        <w:t>9</w:t>
      </w:r>
      <w:r>
        <w:rPr/>
        <w:t xml:space="preserve">  и свързване с неговия белег.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 xml:space="preserve">2.Да се затвърдят представите на децата за цифрите на числата до </w:t>
      </w:r>
      <w:r>
        <w:rPr>
          <w:lang w:val="en-US"/>
        </w:rPr>
        <w:t>9</w:t>
      </w:r>
      <w:r>
        <w:rPr/>
        <w:t xml:space="preserve">.Количествено и поредно броене. 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3. Да се затвърдят представите на децата за гоеметричните фигури-квадрат,правоъгълник, кръг и триъгълник.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4.Развиване на логическото мислене, съсредоточено внимание.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>
          <w:rFonts w:ascii="Monotype Corsiva" w:hAnsi="Monotype Corsiva" w:cs="Monotype Corsiva"/>
        </w:rPr>
      </w:pPr>
      <w:r>
        <w:rPr>
          <w:rFonts w:cs="Monotype Corsiva" w:ascii="Monotype Corsiva" w:hAnsi="Monotype Corsiva"/>
        </w:rPr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>
          <w:rFonts w:cs="Monotype Corsiva" w:ascii="Monotype Corsiva" w:hAnsi="Monotype Corsiva"/>
          <w:b/>
          <w:sz w:val="32"/>
          <w:szCs w:val="32"/>
        </w:rPr>
        <w:t>Материали:</w:t>
      </w:r>
      <w:r>
        <w:rPr/>
        <w:t xml:space="preserve"> Комплекти по математика  с цифри,патета,мечета и зайчета; вазички; хризантеми; медальни от картон в два (три) цвята; картинки за оцветяване.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>
          <w:rFonts w:ascii="Monotype Corsiva" w:hAnsi="Monotype Corsiva" w:cs="Monotype Corsiva"/>
          <w:b/>
          <w:b/>
          <w:sz w:val="32"/>
          <w:szCs w:val="32"/>
        </w:rPr>
      </w:pPr>
      <w:r>
        <w:rPr>
          <w:rFonts w:cs="Monotype Corsiva" w:ascii="Monotype Corsiva" w:hAnsi="Monotype Corsiva"/>
          <w:b/>
          <w:sz w:val="32"/>
          <w:szCs w:val="32"/>
        </w:rPr>
        <w:t>Ход на ситуацията: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Децата сядат около масичките.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Въвеждам децата в ситуацията с песен за числото 8.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 xml:space="preserve">У:-Позната ли ви е тази песен? За кое число се пее в нея?  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Д:- За числото 8.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>
          <w:b/>
        </w:rPr>
        <w:t xml:space="preserve">У:- </w:t>
      </w:r>
      <w:r>
        <w:rPr/>
        <w:t xml:space="preserve">Да песента е за числото 8. Това е последната цифра която качихме на нашето  чудно влакче. 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- Днес с вас ще играем на различни и интересни игри от които аз и нашите гости  ще разберем колко и какво знаете за цифрите на числата за които сме учили.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- Първата игра се казва „Намери съседа ми” Аз ще търкулна зара, а вие наум пребройте кръгчетата и на масичките пред вас  поставете цифрата на числото, което показва колко са кръгчетата.</w:t>
      </w:r>
    </w:p>
    <w:p>
      <w:pPr>
        <w:pStyle w:val="Normal"/>
        <w:tabs>
          <w:tab w:val="left" w:pos="720" w:leader="none"/>
        </w:tabs>
        <w:spacing w:lineRule="auto" w:line="360"/>
        <w:rPr/>
      </w:pPr>
      <w:r>
        <w:rPr/>
        <w:t xml:space="preserve">          </w:t>
      </w:r>
      <w:r>
        <w:rPr>
          <w:b/>
        </w:rPr>
        <w:t>У:-</w:t>
      </w:r>
      <w:r>
        <w:rPr/>
        <w:t>Цифрата на кое число постави?Защо?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>
          <w:b/>
        </w:rPr>
        <w:t>Д:</w:t>
      </w:r>
      <w:r>
        <w:rPr/>
        <w:t xml:space="preserve"> -Защото кръгчетата са....../6/ 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>
          <w:b/>
        </w:rPr>
        <w:t>У:</w:t>
      </w:r>
      <w:r>
        <w:rPr/>
        <w:t xml:space="preserve"> -От лявата му страна поставете цифрата на това число, което е с 1 по-малко, а от дясната страна –цифрата на числото, което е с 1 повече от броя на кръгчетата.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>
          <w:b/>
        </w:rPr>
        <w:t>У:</w:t>
      </w:r>
      <w:r>
        <w:rPr/>
        <w:t xml:space="preserve"> -Цифрите на кои числа постави? Защо?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>
          <w:b/>
        </w:rPr>
        <w:t>Д:</w:t>
      </w:r>
      <w:r>
        <w:rPr/>
        <w:t xml:space="preserve"> -Поставих цифрата   на числото 5 и цифрата  на числото 7.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-Всички вярно наредихте съседните числа на цифрата на числото..... Приберете цифрите на числата.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>
          <w:b/>
        </w:rPr>
        <w:t>У</w:t>
      </w:r>
      <w:r>
        <w:rPr/>
        <w:t>: -Ще търкулна още веднъж зара,а вие поставете цифрата на това число, което показва броя на кръгчетата.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Питам някое от децата :-Цифрата на кое число постави? Защо? (3-4 деца)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>
          <w:b/>
        </w:rPr>
        <w:t>У:-</w:t>
      </w:r>
      <w:r>
        <w:rPr/>
        <w:t xml:space="preserve"> Внимавайте деца, ще ви поставя друга задача. Наредете пред вас цифрите на числата от 1 до 8 .............Всички вярно наредихте цифрите на числата и какво получихте?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>
          <w:b/>
        </w:rPr>
        <w:t>Д:-</w:t>
      </w:r>
      <w:r>
        <w:rPr/>
        <w:t>Числовата редица на числата от 1 до  8.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>
          <w:b/>
        </w:rPr>
        <w:t>У</w:t>
      </w:r>
      <w:r>
        <w:rPr/>
        <w:t>: -Изгря топло слънце и стопи дебелата снежна покривка. И в един такъв топъл зимен ден на гости на баба си отишли...... колко момичета? /8/ Хайде да проверим. Броим 1.......всичко 8 момичета.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От бабината градина си набрали букет от  последните есенни цветя, това са ...../хризантеми/.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>
          <w:b/>
        </w:rPr>
        <w:t>У:</w:t>
      </w:r>
      <w:r>
        <w:rPr/>
        <w:t xml:space="preserve"> -За всяко момиче има ли хризантема?.../не/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Тогава какво можем да кажем за хризантемите?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 -Хризантемите са повече от момичетата.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-С колко?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 -с 1.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-Да деца , момичетата са 8 ,а хризантемите са повече от тях с едно.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За хризантемите казваме, че са 9, но за да не увехнат,момичетата поставили хризантемите във вазички.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Има ли за всяка хризантема ваза?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 -Да.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-Какво можем да кажем за хризантемите и вазите?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 -Те са поравно.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Какво друго ще кажем за вазите и хризантемите?.......По колко броя са те?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Д:-Те са по</w:t>
      </w:r>
      <w:r>
        <w:rPr>
          <w:lang w:val="en-US"/>
        </w:rPr>
        <w:t xml:space="preserve"> </w:t>
      </w:r>
      <w:r>
        <w:rPr/>
        <w:t>9.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-Вярно-хризантемите  са 9 и вазите са 9 ето цифрата на числото 9 която показва, че групите на хризантемите  и вазите са по 9.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Днес ще се запознаем с цифрата на числото 9.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</w:r>
    </w:p>
    <w:p>
      <w:pPr>
        <w:pStyle w:val="Normal"/>
        <w:tabs>
          <w:tab w:val="left" w:pos="720" w:leader="none"/>
        </w:tabs>
        <w:spacing w:lineRule="auto" w:line="360"/>
        <w:ind w:firstLine="3240"/>
        <w:rPr>
          <w:b/>
          <w:b/>
        </w:rPr>
      </w:pPr>
      <w:r>
        <w:rPr>
          <w:b/>
        </w:rPr>
        <w:t>Ако цифра 6 обърнем</w:t>
      </w:r>
    </w:p>
    <w:p>
      <w:pPr>
        <w:pStyle w:val="Normal"/>
        <w:tabs>
          <w:tab w:val="left" w:pos="720" w:leader="none"/>
        </w:tabs>
        <w:spacing w:lineRule="auto" w:line="360"/>
        <w:ind w:firstLine="3240"/>
        <w:rPr>
          <w:b/>
          <w:b/>
        </w:rPr>
      </w:pPr>
      <w:r>
        <w:rPr>
          <w:b/>
        </w:rPr>
        <w:t>със бастунчето надолу</w:t>
      </w:r>
    </w:p>
    <w:p>
      <w:pPr>
        <w:pStyle w:val="Normal"/>
        <w:tabs>
          <w:tab w:val="left" w:pos="720" w:leader="none"/>
        </w:tabs>
        <w:spacing w:lineRule="auto" w:line="360"/>
        <w:ind w:firstLine="3240"/>
        <w:rPr>
          <w:b/>
          <w:b/>
        </w:rPr>
      </w:pPr>
      <w:r>
        <w:rPr>
          <w:b/>
        </w:rPr>
        <w:t>в нова цифра ний ще я превърнем.</w:t>
      </w:r>
    </w:p>
    <w:p>
      <w:pPr>
        <w:pStyle w:val="Normal"/>
        <w:tabs>
          <w:tab w:val="left" w:pos="720" w:leader="none"/>
        </w:tabs>
        <w:spacing w:lineRule="auto" w:line="360"/>
        <w:ind w:firstLine="3240"/>
        <w:rPr>
          <w:b/>
          <w:b/>
        </w:rPr>
      </w:pPr>
      <w:r>
        <w:rPr>
          <w:b/>
        </w:rPr>
        <w:t>Ако име и дадем-</w:t>
      </w:r>
    </w:p>
    <w:p>
      <w:pPr>
        <w:pStyle w:val="Normal"/>
        <w:tabs>
          <w:tab w:val="left" w:pos="720" w:leader="none"/>
        </w:tabs>
        <w:spacing w:lineRule="auto" w:line="360"/>
        <w:ind w:firstLine="3240"/>
        <w:rPr>
          <w:b/>
          <w:b/>
        </w:rPr>
      </w:pPr>
      <w:r>
        <w:rPr>
          <w:b/>
        </w:rPr>
        <w:t>Как ли ще я наречем?.</w:t>
      </w:r>
      <w:r>
        <w:rPr/>
        <w:t>............(9)</w:t>
      </w:r>
    </w:p>
    <w:p>
      <w:pPr>
        <w:pStyle w:val="Normal"/>
        <w:tabs>
          <w:tab w:val="left" w:pos="720" w:leader="none"/>
        </w:tabs>
        <w:spacing w:lineRule="auto" w:line="360"/>
        <w:ind w:firstLine="3240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>
          <w:lang w:val="en-US"/>
        </w:rPr>
      </w:pPr>
      <w:r>
        <w:rPr/>
        <w:t>У:- На какво ви прилича цифрата на числото 9?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Д:..........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-Деца ,къде в нашата стая има групи от по  9 предмета? Виждали ли сте някъде цифрата на числото 9?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 -Да ,на календара на страниците на книжките; в комплекта по математика, часовника......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 xml:space="preserve">У: -А сега  да наредим цифрите на числата до 9. Какво ще се получи? 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 -Числова редица.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-Излез ....... и нареди числовата редица до 9.Къде е мястото на числото 9 в числовата редица?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 -След 8.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 xml:space="preserve">У: -Защо? 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 -Защото 9 е с 1 повече от 8.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У:- И във вашата числова редица намерете мястото на цифрата на числото 9. Питам две деца:-Къде постави цифрата на числото 9? Защо?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-Сега ще ви задам по трудна задача-Наредете на масичките пред вас толкова зайчета, колкото пъти чукна /8/ и поставете цифрата на числото, което показва колко са зайчетата.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-Цифрата на кое число постави? Защо?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 -Поставих цифрата на числото 8 защото чух 8 почуквания.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У:-Сега приберете цифрата на числото 8 .  Добавете още 1  зайче ........ и поставете цифрата на числото.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-Колко зайчета нареди на масичката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 xml:space="preserve">Д:- /9/ 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У:-Цифрата на кое число постави.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 -Поставих цифрата на числото 9.......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-Какво показва цифрата на числото 9?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 -Броя на зайчетата.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-До тук се справихте отлично с всички задачи-като истински ученици. И сега ще изиграем играта „ Намери мястото си”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-Вземете по един медальон с цифрата на числото което искате.Разгледайте ги добре.Кои ще бъдат водачи?Защо?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Д:- Водачи ще бъдат децата с 1 на медальона от всеки цвят, защото цифрата на числото 1 е първа в редицата на числата.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У:-При сигнал всеки трябва да намери своето място в числовата редица,като застанете от лявата страна на числото 1 по цветове и големина.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Питам две деца:- Цифрата на кое число си ?Къде е твоето място?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В коя числова редица се нареди?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 -В числовата редица  до 9.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-Ще повторим играта ,но при сигнал всеки трябва да намери своето място в редицата без да гледа цвета на групата. (3-4 пъти)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Питам 2-3  деца-  Къде е твоето място? Кои са твоите съседни числа?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У:-Правилно и бързо образувахте редица на числа,като се нареждахте по големина.Сега седнете на местата си. Да не забравим да поставим цифрата на числото 9 на нашето влакче на цифрите,което пътува  в страната Математика.  ......... излез и постави цифрата на числото 9 на таблото.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 xml:space="preserve"> </w:t>
      </w:r>
      <w:r>
        <w:rPr/>
        <w:t>У: - Разгледайте картинките. Какво има там?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 -Влакче.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У:- От какво е съставено това  влакче?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Д:- От геометрични фигури.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У:- Кои са тези геометрични фигури?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Д:- Квадрат,кръг, триъгълник.....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-Сега деца ви предлагам да чуете една гатанка и да разберем дали ще познаете коя геометрична фигура е това?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>
          <w:b/>
          <w:b/>
        </w:rPr>
      </w:pPr>
      <w:r>
        <w:rPr>
          <w:b/>
        </w:rPr>
        <w:t xml:space="preserve">-„Нямам ъгли, нямам върхове 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>
          <w:b/>
          <w:b/>
        </w:rPr>
      </w:pPr>
      <w:r>
        <w:rPr>
          <w:b/>
        </w:rPr>
        <w:t>и се търкалям на всички страни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>
          <w:b/>
          <w:b/>
        </w:rPr>
      </w:pPr>
      <w:r>
        <w:rPr>
          <w:b/>
        </w:rPr>
        <w:t>-Коя геометрична фигура съм?”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У:-Познахте отговора на гатанката,това е кръг.  На картинката пред вас има  кръгове. Колко са на брой те?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 -Те са 9.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Покажете цифрата на числото 9 което показва   колко на брой са кръговете. Кои други геометрични фигури познахте?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 -Квадрати.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-Покажете цифрата на числото което показва колко са  всички квадрати.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Д:-Цифрата е 4.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 xml:space="preserve">У: - А колко са на брой триъгълниците на нашето влакче? 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Д:- Триъгълниците са 3 броя.</w:t>
      </w:r>
    </w:p>
    <w:p>
      <w:pPr>
        <w:pStyle w:val="Normal"/>
        <w:tabs>
          <w:tab w:val="left" w:pos="720" w:leader="none"/>
        </w:tabs>
        <w:spacing w:lineRule="auto" w:line="360"/>
        <w:ind w:firstLine="540"/>
        <w:rPr/>
      </w:pPr>
      <w:r>
        <w:rPr/>
        <w:t>У: -Деца днес се запознахме с цифрата на числото 9. От бързите ви отговори   разбрах,че познавате много добре геометричните фигури и знаете много за цифрите на числата до 9.Сега можете да оцветите вашите влакчета. Приятна работа.</w:t>
      </w:r>
    </w:p>
    <w:sectPr>
      <w:footerReference w:type="default" r:id="rId2"/>
      <w:type w:val="nextPage"/>
      <w:pgSz w:w="11906" w:h="16838"/>
      <w:pgMar w:left="1418" w:right="851" w:header="0" w:top="1134" w:footer="709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swiss"/>
    <w:pitch w:val="variable"/>
  </w:font>
  <w:font w:name="Arial">
    <w:charset w:val="01"/>
    <w:family w:val="swiss"/>
    <w:pitch w:val="variable"/>
  </w:font>
  <w:font w:name="Monotype Corsiva">
    <w:charset w:val="cc"/>
    <w:family w:val="script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1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6.05pt;height:13.8pt;mso-wrap-distance-left:0pt;mso-wrap-distance-right:0pt;mso-wrap-distance-top:0pt;mso-wrap-distance-bottom:0pt;margin-top:0.05pt;mso-position-vertical-relative:text;margin-left:475.8pt;mso-position-horizontal:right;mso-position-horizontal-relative:margin">
              <v:fill opacity="0f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5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" w:cs="Arial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rPr/>
  </w:style>
  <w:style w:type="character" w:styleId="BalloonTextChar">
    <w:name w:val="Balloon Text Char"/>
    <w:qFormat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Footer">
    <w:name w:val="Footer"/>
    <w:basedOn w:val="Normal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280</TotalTime>
  <Application>LibreOffice/6.0.1.1$Linux_X86_64 LibreOffice_project/00m0$Build-1</Application>
  <Pages>5</Pages>
  <Words>1101</Words>
  <Characters>5463</Characters>
  <CharactersWithSpaces>6515</CharactersWithSpaces>
  <Paragraphs>102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2010-01-23T22:46:00Z</dcterms:created>
  <dc:creator>PC</dc:creator>
  <dc:description/>
  <cp:keywords/>
  <dc:language>en-US</dc:language>
  <cp:lastModifiedBy>PC</cp:lastModifiedBy>
  <cp:lastPrinted>2013-01-22T20:53:00Z</cp:lastPrinted>
  <dcterms:modified xsi:type="dcterms:W3CDTF">2013-01-22T21:59:00Z</dcterms:modified>
  <cp:revision>25</cp:revision>
  <dc:subject/>
  <dc:title>Тема: Числото :7 и цифрата му</dc:title>
</cp:coreProperties>
</file>